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AEC1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5A7DE2">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262674">
        <w:rPr>
          <w:b/>
          <w:noProof/>
          <w:sz w:val="24"/>
        </w:rPr>
        <w:t>3652</w:t>
      </w:r>
    </w:p>
    <w:p w14:paraId="7CB45193" w14:textId="0992D06B" w:rsidR="001E41F3" w:rsidRDefault="00CD1AF5" w:rsidP="002169D0">
      <w:pPr>
        <w:pStyle w:val="CRCoverPage"/>
        <w:tabs>
          <w:tab w:val="right" w:pos="5103"/>
          <w:tab w:val="right" w:pos="9639"/>
        </w:tabs>
        <w:outlineLvl w:val="0"/>
        <w:rPr>
          <w:b/>
          <w:noProof/>
          <w:sz w:val="24"/>
        </w:rPr>
      </w:pPr>
      <w:r w:rsidRPr="00CD1AF5">
        <w:rPr>
          <w:b/>
          <w:noProof/>
          <w:sz w:val="24"/>
        </w:rPr>
        <w:t>Goteborg, SE, 7th April – 11th April,</w:t>
      </w:r>
      <w:r>
        <w:rPr>
          <w:b/>
          <w:noProof/>
          <w:sz w:val="24"/>
        </w:rPr>
        <w:t xml:space="preserve"> </w:t>
      </w:r>
      <w:r w:rsidR="00EB2EC6" w:rsidRPr="00E52767">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3A9DE" w:rsidR="001E41F3" w:rsidRPr="00410371" w:rsidRDefault="000B7FC2" w:rsidP="00E13F3D">
            <w:pPr>
              <w:pStyle w:val="CRCoverPage"/>
              <w:spacing w:after="0"/>
              <w:jc w:val="right"/>
              <w:rPr>
                <w:b/>
                <w:noProof/>
                <w:sz w:val="28"/>
              </w:rPr>
            </w:pPr>
            <w:r w:rsidRPr="00D61E10">
              <w:rPr>
                <w:b/>
                <w:noProof/>
                <w:sz w:val="28"/>
              </w:rPr>
              <w:t>23.</w:t>
            </w:r>
            <w:r w:rsidR="00C86630" w:rsidRPr="00D61E1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2AB76" w:rsidR="001E41F3" w:rsidRPr="00410371" w:rsidRDefault="00686AD1" w:rsidP="00547111">
            <w:pPr>
              <w:pStyle w:val="CRCoverPage"/>
              <w:spacing w:after="0"/>
              <w:rPr>
                <w:noProof/>
              </w:rPr>
            </w:pPr>
            <w:r>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82FD3" w:rsidR="001E41F3" w:rsidRPr="00410371" w:rsidRDefault="005A7DE2" w:rsidP="00E13F3D">
            <w:pPr>
              <w:pStyle w:val="CRCoverPage"/>
              <w:spacing w:after="0"/>
              <w:jc w:val="center"/>
              <w:rPr>
                <w:b/>
                <w:noProof/>
              </w:rPr>
            </w:pPr>
            <w:r w:rsidRPr="001643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4470E" w:rsidR="001E41F3" w:rsidRPr="00410371" w:rsidRDefault="000B7FC2">
            <w:pPr>
              <w:pStyle w:val="CRCoverPage"/>
              <w:spacing w:after="0"/>
              <w:jc w:val="center"/>
              <w:rPr>
                <w:noProof/>
                <w:sz w:val="28"/>
              </w:rPr>
            </w:pPr>
            <w:r w:rsidRPr="004C1B48">
              <w:rPr>
                <w:b/>
                <w:noProof/>
                <w:sz w:val="28"/>
              </w:rPr>
              <w:t>1</w:t>
            </w:r>
            <w:r w:rsidR="00CE4596" w:rsidRPr="004C1B48">
              <w:rPr>
                <w:b/>
                <w:noProof/>
                <w:sz w:val="28"/>
              </w:rPr>
              <w:t>9</w:t>
            </w:r>
            <w:r w:rsidRPr="004C1B48">
              <w:rPr>
                <w:b/>
                <w:noProof/>
                <w:sz w:val="28"/>
              </w:rPr>
              <w:t>.</w:t>
            </w:r>
            <w:r w:rsidR="00CE4596" w:rsidRPr="004C1B48">
              <w:rPr>
                <w:b/>
                <w:noProof/>
                <w:sz w:val="28"/>
              </w:rPr>
              <w:t>2</w:t>
            </w:r>
            <w:r w:rsidRPr="004C1B48">
              <w:rPr>
                <w:b/>
                <w:noProof/>
                <w:sz w:val="28"/>
              </w:rPr>
              <w:t>.</w:t>
            </w:r>
            <w:r w:rsidR="00905C9F" w:rsidRPr="004C1B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A0B6" w:rsidR="001E41F3" w:rsidRDefault="00CB53A3">
            <w:pPr>
              <w:pStyle w:val="CRCoverPage"/>
              <w:spacing w:after="0"/>
              <w:ind w:left="100"/>
              <w:rPr>
                <w:noProof/>
              </w:rPr>
            </w:pPr>
            <w:r w:rsidRPr="000318CF">
              <w:t xml:space="preserve">Clarification </w:t>
            </w:r>
            <w:r w:rsidR="00FF1D02">
              <w:t>on</w:t>
            </w:r>
            <w:r w:rsidRPr="000318CF">
              <w:t xml:space="preserve"> </w:t>
            </w:r>
            <w:r w:rsidR="00C41D1B" w:rsidRPr="000318CF">
              <w:t xml:space="preserve">UP path event </w:t>
            </w:r>
            <w:r w:rsidR="00B227F8">
              <w:t>subscription</w:t>
            </w:r>
            <w:r w:rsidR="00694CD7" w:rsidRPr="000318CF">
              <w:t xml:space="preserve"> </w:t>
            </w:r>
            <w:r w:rsidR="008066C4">
              <w:t xml:space="preserve">for </w:t>
            </w:r>
            <w:r w:rsidR="00694CD7" w:rsidRPr="000318CF">
              <w:t xml:space="preserve">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9D0E3" w:rsidR="001E41F3" w:rsidRDefault="00357A44">
            <w:pPr>
              <w:pStyle w:val="CRCoverPage"/>
              <w:spacing w:after="0"/>
              <w:ind w:left="100"/>
              <w:rPr>
                <w:noProof/>
              </w:rPr>
            </w:pPr>
            <w:r>
              <w:rPr>
                <w:noProof/>
              </w:rPr>
              <w:t>202</w:t>
            </w:r>
            <w:r w:rsidR="005B3A7B">
              <w:rPr>
                <w:noProof/>
              </w:rPr>
              <w:t>5</w:t>
            </w:r>
            <w:r>
              <w:rPr>
                <w:noProof/>
              </w:rPr>
              <w:t>-</w:t>
            </w:r>
            <w:r w:rsidRPr="00BE442C">
              <w:rPr>
                <w:noProof/>
              </w:rPr>
              <w:t>0</w:t>
            </w:r>
            <w:r w:rsidR="00AC39C2" w:rsidRPr="00BE442C">
              <w:rPr>
                <w:noProof/>
              </w:rPr>
              <w:t>3</w:t>
            </w:r>
            <w:r w:rsidRPr="00BE442C">
              <w:rPr>
                <w:noProof/>
              </w:rPr>
              <w:t>-</w:t>
            </w:r>
            <w:r w:rsidR="00AC39C2" w:rsidRPr="00BE442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8B161" w14:textId="77777777" w:rsidR="00AB0911" w:rsidRDefault="00AB0911" w:rsidP="00AB0911">
            <w:pPr>
              <w:pStyle w:val="CRCoverPage"/>
              <w:spacing w:after="0"/>
              <w:ind w:left="100"/>
              <w:rPr>
                <w:lang w:eastAsia="zh-CN"/>
              </w:rPr>
            </w:pPr>
            <w:r>
              <w:rPr>
                <w:lang w:eastAsia="zh-CN"/>
              </w:rPr>
              <w:t xml:space="preserve">Based on Clause </w:t>
            </w:r>
            <w:r>
              <w:rPr>
                <w:rFonts w:hint="eastAsia"/>
              </w:rPr>
              <w:t>5.6.7</w:t>
            </w:r>
            <w:r>
              <w:t xml:space="preserve"> of TS 23.501, </w:t>
            </w:r>
            <w:r w:rsidRPr="005432E3">
              <w:t>"AF acknowledgment to be expected"</w:t>
            </w:r>
            <w:r>
              <w:t xml:space="preserve"> is required for </w:t>
            </w:r>
            <w:r w:rsidRPr="004A50E2">
              <w:t>subscription to corresponding SMF events (DNAI change)</w:t>
            </w:r>
            <w:r>
              <w:t xml:space="preserve"> to enable coordination between SMF and </w:t>
            </w:r>
            <w:r>
              <w:rPr>
                <w:rFonts w:hint="eastAsia"/>
                <w:lang w:eastAsia="zh-CN"/>
              </w:rPr>
              <w:t>AF.</w:t>
            </w:r>
          </w:p>
          <w:p w14:paraId="2029B985" w14:textId="77777777" w:rsidR="00AB0911" w:rsidRPr="00685564" w:rsidRDefault="00AB0911" w:rsidP="00AB0911">
            <w:pPr>
              <w:pStyle w:val="B2"/>
              <w:rPr>
                <w:i/>
              </w:rPr>
            </w:pPr>
            <w:r w:rsidRPr="00685564">
              <w:rPr>
                <w:i/>
              </w:rPr>
              <w:t>-</w:t>
            </w:r>
            <w:r w:rsidRPr="00685564">
              <w:rPr>
                <w:i/>
              </w:rPr>
              <w:tab/>
              <w:t>Optionally, an indication of "AF acknowledgment to be expected".</w:t>
            </w:r>
          </w:p>
          <w:p w14:paraId="7BBEF0A4" w14:textId="77777777" w:rsidR="00AB0911" w:rsidRPr="00685564" w:rsidRDefault="00AB0911" w:rsidP="00AB0911">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8AA7DE" w14:textId="7FB4F2D2" w:rsidR="00000506" w:rsidRPr="00AB0911" w:rsidRDefault="00AB0911" w:rsidP="00724089">
            <w:pPr>
              <w:pStyle w:val="CRCoverPage"/>
              <w:spacing w:after="0"/>
              <w:ind w:left="100"/>
              <w:rPr>
                <w:lang w:eastAsia="zh-CN"/>
              </w:rPr>
            </w:pPr>
            <w:r>
              <w:rPr>
                <w:lang w:eastAsia="zh-CN"/>
              </w:rPr>
              <w:t xml:space="preserve">In the case of UE-satellite-UE communication, the </w:t>
            </w:r>
            <w:r w:rsidRPr="005432E3">
              <w:t>"AF acknowledgment to be expected"</w:t>
            </w:r>
            <w:r>
              <w:t xml:space="preserve"> should be associated with</w:t>
            </w:r>
            <w:r>
              <w:rPr>
                <w:lang w:eastAsia="zh-CN"/>
              </w:rPr>
              <w:t xml:space="preserve"> e</w:t>
            </w:r>
            <w:r>
              <w:rPr>
                <w:rFonts w:hint="eastAsia"/>
                <w:lang w:eastAsia="zh-CN"/>
              </w:rPr>
              <w:t>ither</w:t>
            </w:r>
            <w:r>
              <w:rPr>
                <w:lang w:eastAsia="zh-CN"/>
              </w:rPr>
              <w:t xml:space="preserve"> </w:t>
            </w:r>
            <w:r>
              <w:rPr>
                <w:rFonts w:hint="eastAsia"/>
                <w:lang w:eastAsia="zh-CN"/>
              </w:rPr>
              <w:t>e</w:t>
            </w:r>
            <w:r>
              <w:rPr>
                <w:lang w:eastAsia="zh-CN"/>
              </w:rPr>
              <w:t>arly notification, because as long as P-CSCF sends a positive response to SMF via PCF, the SMF should configure and active the UP path towards the target DNAI of the target satellite.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2A091" w:rsidR="00E321CF" w:rsidRPr="00A4209F" w:rsidRDefault="00B90EE6" w:rsidP="00436B37">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011AAF">
              <w:t xml:space="preserve"> </w:t>
            </w:r>
            <w:r w:rsidR="004C3ADE" w:rsidRPr="004C3ADE">
              <w:t>during</w:t>
            </w:r>
            <w:r w:rsidR="004C3ADE">
              <w:t xml:space="preserve"> </w:t>
            </w:r>
            <w:r w:rsidR="00011AAF">
              <w:t>call setup</w:t>
            </w:r>
            <w:r w:rsidR="00037C26">
              <w:t xml:space="preserve"> procedu</w:t>
            </w:r>
            <w:r w:rsidR="009770FB">
              <w:t>r</w:t>
            </w:r>
            <w:r w:rsidR="00037C26">
              <w:t>e</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B3477" w:rsidR="001E41F3" w:rsidRDefault="000B1899">
            <w:pPr>
              <w:pStyle w:val="CRCoverPage"/>
              <w:spacing w:after="0"/>
              <w:ind w:left="100"/>
            </w:pPr>
            <w:r w:rsidRPr="000B1899">
              <w:t>Incomplete coordination between the SMF and P-PCSCF</w:t>
            </w:r>
            <w:r w:rsidR="00C404E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3A371" w:rsidR="001E41F3" w:rsidRDefault="00B47317">
            <w:pPr>
              <w:pStyle w:val="CRCoverPage"/>
              <w:spacing w:after="0"/>
              <w:ind w:left="100"/>
              <w:rPr>
                <w:noProof/>
              </w:rPr>
            </w:pPr>
            <w:r>
              <w:rPr>
                <w:noProof/>
              </w:rPr>
              <w:t>AE.5.1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817BB2" w14:textId="385FF36E" w:rsidR="008A23A8" w:rsidRDefault="008A23A8" w:rsidP="008A23A8">
      <w:pPr>
        <w:pStyle w:val="Heading1"/>
      </w:pPr>
      <w:r>
        <w:t>AE.5</w:t>
      </w:r>
      <w:r>
        <w:tab/>
        <w:t>Procedures for optimizing media routing</w:t>
      </w:r>
    </w:p>
    <w:p w14:paraId="53730B18" w14:textId="77777777" w:rsidR="008A23A8" w:rsidRDefault="008A23A8" w:rsidP="008A23A8">
      <w:pPr>
        <w:pStyle w:val="Heading2"/>
      </w:pPr>
      <w:bookmarkStart w:id="2" w:name="_CRAE_5_1"/>
      <w:bookmarkStart w:id="3" w:name="_Toc185595593"/>
      <w:bookmarkEnd w:id="2"/>
      <w:r>
        <w:t>AE.5.1</w:t>
      </w:r>
      <w:r>
        <w:tab/>
        <w:t>At call setup</w:t>
      </w:r>
      <w:bookmarkEnd w:id="3"/>
    </w:p>
    <w:p w14:paraId="7F7D70BB" w14:textId="77777777" w:rsidR="008A23A8" w:rsidRDefault="008A23A8" w:rsidP="008A23A8">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0A5AAE0C" w14:textId="77777777" w:rsidR="008A23A8" w:rsidRDefault="008A23A8" w:rsidP="008A23A8">
      <w:pPr>
        <w:pStyle w:val="NO"/>
      </w:pPr>
      <w:r>
        <w:t>NOTE 1:</w:t>
      </w:r>
      <w:r>
        <w:tab/>
        <w:t>To support the UE-satellite-UE communication, P-CSCFs (AF) need to support N5 interface for AF influence on traffic routing and user plane management event subscription/notification.</w:t>
      </w:r>
    </w:p>
    <w:p w14:paraId="30C5DDC8" w14:textId="77777777" w:rsidR="008A23A8" w:rsidRDefault="008A23A8" w:rsidP="008A23A8">
      <w:pPr>
        <w:pStyle w:val="TH"/>
      </w:pPr>
      <w:r>
        <w:object w:dxaOrig="14911" w:dyaOrig="15091" w14:anchorId="5E17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86.45pt" o:ole="">
            <v:imagedata r:id="rId13" o:title=""/>
          </v:shape>
          <o:OLEObject Type="Embed" ProgID="Visio.Drawing.11" ShapeID="_x0000_i1025" DrawAspect="Content" ObjectID="_1804668860" r:id="rId14"/>
        </w:object>
      </w:r>
    </w:p>
    <w:p w14:paraId="31DA07F1" w14:textId="46E39D16" w:rsidR="008A23A8" w:rsidRDefault="008A23A8" w:rsidP="008A23A8">
      <w:pPr>
        <w:pStyle w:val="TF"/>
      </w:pPr>
      <w:bookmarkStart w:id="4" w:name="_CRFigureAE_5_11"/>
      <w:r>
        <w:t xml:space="preserve">Figure </w:t>
      </w:r>
      <w:bookmarkEnd w:id="4"/>
      <w:r>
        <w:t>AE.5.1-1: Session establishment procedure with activation of optimizing media routing</w:t>
      </w:r>
    </w:p>
    <w:p w14:paraId="146F6A91" w14:textId="77777777" w:rsidR="008A23A8" w:rsidRDefault="008A23A8" w:rsidP="008A23A8">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69D94712" w14:textId="77777777" w:rsidR="008A23A8" w:rsidRDefault="008A23A8" w:rsidP="008A23A8">
      <w:pPr>
        <w:pStyle w:val="B1"/>
      </w:pPr>
      <w:r>
        <w:t>2.</w:t>
      </w:r>
      <w: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w:t>
      </w:r>
      <w:proofErr w:type="spellStart"/>
      <w:r>
        <w:t>Npcf_PolicyAuthorisation_Create</w:t>
      </w:r>
      <w:proofErr w:type="spellEnd"/>
      <w:r>
        <w:t xml:space="preserve"> service operation. The PCF requests Access Network Information, which includes the identifier of UE A's serving satellite, from the SMF via </w:t>
      </w:r>
      <w:proofErr w:type="spellStart"/>
      <w:r>
        <w:t>Npcf_SMPolicyControl_UpdateNotify</w:t>
      </w:r>
      <w:proofErr w:type="spellEnd"/>
      <w:r>
        <w:t xml:space="preserve"> service operation. Then the PCF receives the Access Network Information via </w:t>
      </w:r>
      <w:proofErr w:type="spellStart"/>
      <w:r>
        <w:t>Npcf_SMPolicyControl_Update</w:t>
      </w:r>
      <w:proofErr w:type="spellEnd"/>
      <w:r>
        <w:t xml:space="preserve"> service operation as described in TS 23.502 [94] and TS 23.503 [95]. This satellite identifier is subsequently conveyed to the P-CSCF in the Access Network Information Notification via </w:t>
      </w:r>
      <w:proofErr w:type="spellStart"/>
      <w:r>
        <w:t>Npcf_PolicyAuthorization_Notify</w:t>
      </w:r>
      <w:proofErr w:type="spellEnd"/>
      <w:r>
        <w:t xml:space="preserve"> service operation.</w:t>
      </w:r>
    </w:p>
    <w:p w14:paraId="4F887726" w14:textId="30293CA8" w:rsidR="008A23A8" w:rsidRDefault="008A23A8" w:rsidP="008A23A8">
      <w:pPr>
        <w:pStyle w:val="B1"/>
      </w:pPr>
      <w:r>
        <w:t>3.</w:t>
      </w:r>
      <w:r>
        <w:tab/>
        <w:t>The P-CSCF A allocates an IMS-</w:t>
      </w:r>
      <w:proofErr w:type="spellStart"/>
      <w:r>
        <w:t>AGWon</w:t>
      </w:r>
      <w:proofErr w:type="spellEnd"/>
      <w:r>
        <w:t xml:space="preserve"> the ground as default. P-CSCF A interacts with IMS-AGW on the ground to allocate transport resources based on the mechanism defined in TS 23.334 [74].</w:t>
      </w:r>
    </w:p>
    <w:p w14:paraId="414FBF14" w14:textId="4DD8CD4E" w:rsidR="008A23A8" w:rsidRDefault="008A23A8" w:rsidP="008A23A8">
      <w:r>
        <w:lastRenderedPageBreak/>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14:paraId="2B6226AD" w14:textId="38A9EB6B" w:rsidR="008A23A8" w:rsidRDefault="008A23A8" w:rsidP="008A23A8">
      <w:pPr>
        <w:pStyle w:val="B1"/>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6F728E77" w14:textId="744A0ED8" w:rsidR="008A23A8" w:rsidRDefault="008A23A8" w:rsidP="008A23A8">
      <w:pPr>
        <w:pStyle w:val="B1"/>
      </w:pPr>
      <w:r>
        <w:t>5.</w:t>
      </w:r>
      <w:r>
        <w:tab/>
        <w:t xml:space="preserve">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w:t>
      </w:r>
      <w:proofErr w:type="spellStart"/>
      <w:r>
        <w:t>Npcf_PolicyAuthorization_Create</w:t>
      </w:r>
      <w:proofErr w:type="spellEnd"/>
      <w:r>
        <w:t xml:space="preserve"> service operation.. The PCF obtains Access Network Information, which may include an identifier of the satellite serving UE B, from the SMF via </w:t>
      </w:r>
      <w:proofErr w:type="spellStart"/>
      <w:r>
        <w:t>Npcf_SMPolicyControl_UpdateNotify</w:t>
      </w:r>
      <w:proofErr w:type="spellEnd"/>
      <w:r>
        <w:t xml:space="preserve"> and </w:t>
      </w:r>
      <w:proofErr w:type="spellStart"/>
      <w:r>
        <w:t>Npcf_SMPolicyControl_Update</w:t>
      </w:r>
      <w:proofErr w:type="spellEnd"/>
      <w:r>
        <w:t xml:space="preserve"> service operations as described in TS 23.502 [94] and TS 23.503 [95]. This satellite identifier, if received, is subsequently conveyed to the P-CSCF in the Access Network Information Notification via </w:t>
      </w:r>
      <w:proofErr w:type="spellStart"/>
      <w:r>
        <w:t>Npcf_PolicyAuthorization_Notify</w:t>
      </w:r>
      <w:proofErr w:type="spellEnd"/>
      <w:r>
        <w:t xml:space="preserve"> service operation.</w:t>
      </w:r>
    </w:p>
    <w:p w14:paraId="18D06059" w14:textId="77777777" w:rsidR="008A23A8" w:rsidRDefault="008A23A8" w:rsidP="008A23A8">
      <w:pPr>
        <w:pStyle w:val="NO"/>
      </w:pPr>
      <w:r>
        <w:t>NOTE 2:</w:t>
      </w:r>
      <w: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0D0CE637" w14:textId="77777777" w:rsidR="008A23A8" w:rsidRDefault="008A23A8" w:rsidP="008A23A8">
      <w:pPr>
        <w:pStyle w:val="B1"/>
      </w:pPr>
      <w:r>
        <w:t>6.</w:t>
      </w:r>
      <w:r>
        <w:tab/>
        <w:t>Based on the Access Network Information received at step 5, if UE B is using regenerative payload satellite access and if the two satellites identified in step 4 and 5 are the same or connected with ISL(s), P-CSCF B determines to activate the UE-Satellite-UE communication in IMS.</w:t>
      </w:r>
    </w:p>
    <w:p w14:paraId="6CD318A6" w14:textId="1A8D5C1E" w:rsidR="008A23A8" w:rsidRDefault="008A23A8" w:rsidP="008A23A8">
      <w:pPr>
        <w:pStyle w:val="B1"/>
      </w:pPr>
      <w:r>
        <w:t xml:space="preserve"> and</w:t>
      </w:r>
      <w:r>
        <w:tab/>
        <w:t>If UE-Satellite-UE communications in IMS is not activated, P-CSCF B selects an IMS-AGW on ground for UE B; otherwise, P-CSCF B selects an IMS-AGW on satellite for UE B.</w:t>
      </w:r>
    </w:p>
    <w:p w14:paraId="79657AE8" w14:textId="202027B8" w:rsidR="008A23A8" w:rsidRDefault="008A23A8" w:rsidP="008A23A8">
      <w:pPr>
        <w:pStyle w:val="NO"/>
      </w:pPr>
      <w:r>
        <w:t>NOTE 3:</w:t>
      </w:r>
      <w:r>
        <w:tab/>
        <w:t>How the terminating P-CSCF uses the satellite identifiers to derive whether the two satellites are connected with ISL(s) and are equipped with UPF and IMS-AGW is based on implementation or operators' policy e.g. by querying transport network system or based on node level information reported by the IMS-AGW deployed on the satellites.</w:t>
      </w:r>
    </w:p>
    <w:p w14:paraId="452917FB" w14:textId="01E8EB4F" w:rsidR="008A23A8" w:rsidRDefault="008A23A8" w:rsidP="008A23A8">
      <w:pPr>
        <w:pStyle w:val="B1"/>
      </w:pPr>
      <w:r>
        <w:t>6a-6b.</w:t>
      </w:r>
      <w:r>
        <w:tab/>
        <w:t>Based on the decision in step 6, P-CSCF B interacts with IMS-AGW onboard the satellite or IMS-AGW on ground to allocate transport resources based on the mechanism defined in TS 23.334 [74].</w:t>
      </w:r>
    </w:p>
    <w:p w14:paraId="5489E235" w14:textId="5F97F6A9" w:rsidR="008A23A8" w:rsidRDefault="008A23A8" w:rsidP="008A23A8">
      <w:r>
        <w:t>Steps 7-20 are performed if the UE-Satellite-UE communication is activated. Otherwise, SIP message routing procedures with IMS-AGW on the ground should be performed after P-CSCF B selecting a ground IMS-AGW for usage (details have been omitted from the diagram).</w:t>
      </w:r>
    </w:p>
    <w:p w14:paraId="48B7E5EB" w14:textId="77777777" w:rsidR="008A23A8" w:rsidRDefault="008A23A8" w:rsidP="008A23A8">
      <w:pPr>
        <w:pStyle w:val="B1"/>
      </w:pPr>
      <w:r>
        <w:t>7-9.</w:t>
      </w:r>
      <w:r>
        <w:tab/>
        <w:t>P-CSCF B forwards the updated SIP INVITE request to UE B. UE B returns an 18X response with SDP Answer as normal SIP message routing procedures.</w:t>
      </w:r>
    </w:p>
    <w:p w14:paraId="51FC39F8" w14:textId="63DE9DBE" w:rsidR="008A23A8" w:rsidRDefault="008A23A8" w:rsidP="008A23A8">
      <w:pPr>
        <w:pStyle w:val="B1"/>
      </w:pPr>
      <w:r>
        <w:t>9a-9b.</w:t>
      </w:r>
      <w:r>
        <w:tab/>
        <w:t>After receiving the SDP Answer, P-CSCF B interacts with the IMS-AGW onboard the satellite to allocate transport resources based on the mechanism defined in TS 23.334 [74].</w:t>
      </w:r>
    </w:p>
    <w:p w14:paraId="5448B184" w14:textId="77777777" w:rsidR="008A23A8" w:rsidRDefault="008A23A8" w:rsidP="008A23A8">
      <w:pPr>
        <w:pStyle w:val="B1"/>
      </w:pPr>
      <w:r>
        <w:t>10.</w:t>
      </w:r>
      <w:r>
        <w:tab/>
        <w:t xml:space="preserve">P-CSCF B instructs the PCF to authorize the resources necessary to establish a QoS flow for media via </w:t>
      </w:r>
      <w:proofErr w:type="spellStart"/>
      <w:r>
        <w:t>Npcf_PolicyAuthorization_Update</w:t>
      </w:r>
      <w:proofErr w:type="spellEnd"/>
      <w:r>
        <w:t xml:space="preserve"> service operation. To indicate the SMF to insert a UL CL/BP and L-PSA UPF for IMS PDU session to enable UE-Satellite-UE communication, the P-CSCF B should send following parameters via the request to PCF based on Application Function influence on traffic routing mechanism described in clause 5.6.7 of TS 23.501 [93] and clause 4.3.6 of TS 23.502 [94]:</w:t>
      </w:r>
    </w:p>
    <w:p w14:paraId="338C405A" w14:textId="25D3325E" w:rsidR="008A23A8" w:rsidRDefault="008A23A8" w:rsidP="008A23A8">
      <w:pPr>
        <w:pStyle w:val="B2"/>
      </w:pPr>
      <w:r>
        <w:t>-</w:t>
      </w:r>
      <w:r>
        <w:tab/>
        <w:t>A flow description information which contains the IP address of the IMS-AGW onboard the satellite;</w:t>
      </w:r>
    </w:p>
    <w:p w14:paraId="1A1D8784" w14:textId="72B5EA46" w:rsidR="00C863A7" w:rsidRDefault="008A23A8" w:rsidP="00DC48B4">
      <w:pPr>
        <w:pStyle w:val="B2"/>
      </w:pPr>
      <w:r>
        <w:t>-</w:t>
      </w:r>
      <w:r>
        <w:tab/>
        <w:t>A DNAI associated with the IMS-AGW onboard the satellite and optionally corresponding N6 traffic routing information.</w:t>
      </w:r>
    </w:p>
    <w:p w14:paraId="1F48294A" w14:textId="77777777" w:rsidR="008A23A8" w:rsidRPr="004123B0" w:rsidRDefault="008A23A8" w:rsidP="008A23A8">
      <w:pPr>
        <w:pStyle w:val="NO"/>
      </w:pPr>
      <w:r>
        <w:t>NOTE 4:</w:t>
      </w:r>
      <w:r>
        <w:tab/>
        <w:t>DNAI value can be derived from the satellite identifier as per operator policy and implementation.</w:t>
      </w:r>
    </w:p>
    <w:p w14:paraId="2E64CE88" w14:textId="77777777" w:rsidR="008A23A8" w:rsidRDefault="008A23A8" w:rsidP="008A23A8">
      <w:pPr>
        <w:pStyle w:val="B1"/>
      </w:pPr>
      <w:r>
        <w:t>10a.</w:t>
      </w:r>
      <w:r>
        <w:tab/>
        <w:t xml:space="preserve">To be notified of satellite change and perform IMS-AGW relocation at change of satellite as described in clause AE.5.2, P-CSCF B subscribes to notification of User Plane management events (i.e. UP path change) via </w:t>
      </w:r>
      <w:proofErr w:type="spellStart"/>
      <w:r>
        <w:t>Npcf_PolicyAuthorization_Update</w:t>
      </w:r>
      <w:proofErr w:type="spellEnd"/>
      <w:r>
        <w:t xml:space="preserve"> service operation to the PCF, which in turn subscribes to the events from SMF via </w:t>
      </w:r>
      <w:proofErr w:type="spellStart"/>
      <w:r>
        <w:t>Npcf_SMPolicyControl_UpdateNotify</w:t>
      </w:r>
      <w:proofErr w:type="spellEnd"/>
      <w:r>
        <w:t xml:space="preserve"> service operation and receives the event notifications from the SMF via </w:t>
      </w:r>
      <w:proofErr w:type="spellStart"/>
      <w:r>
        <w:t>Nsmf_EventExposure_Notify</w:t>
      </w:r>
      <w:proofErr w:type="spellEnd"/>
      <w:r>
        <w:t xml:space="preserve"> service operation as specified in clause 4.3.6 of TS 23.502 [94]. The P-</w:t>
      </w:r>
      <w:r>
        <w:lastRenderedPageBreak/>
        <w:t xml:space="preserve">CSCF B inserts the following parameters in its subscription request (i.e. </w:t>
      </w:r>
      <w:proofErr w:type="spellStart"/>
      <w:r>
        <w:t>Npcf_PolicyAuthorization_Update</w:t>
      </w:r>
      <w:proofErr w:type="spellEnd"/>
      <w:r>
        <w:t xml:space="preserve"> service operation) as specified in clause 5.2.5.3.3 of TS 23.502 [94]:</w:t>
      </w:r>
    </w:p>
    <w:p w14:paraId="6C53F84B" w14:textId="244E93FA" w:rsidR="008A23A8" w:rsidRDefault="008A23A8" w:rsidP="008A23A8">
      <w:pPr>
        <w:pStyle w:val="B2"/>
      </w:pPr>
      <w:r>
        <w:t>-</w:t>
      </w:r>
      <w:r>
        <w:tab/>
        <w:t>Early and late notifications about UP path management events</w:t>
      </w:r>
      <w:ins w:id="5" w:author="Guanglei" w:date="2025-03-11T15:44:00Z">
        <w:r w:rsidR="00E35BDF">
          <w:t xml:space="preserve"> and </w:t>
        </w:r>
      </w:ins>
      <w:ins w:id="6" w:author="Guanglei" w:date="2025-03-11T15:45:00Z">
        <w:r w:rsidR="00472BA8">
          <w:t xml:space="preserve">an indication of </w:t>
        </w:r>
      </w:ins>
      <w:ins w:id="7" w:author="Guanglei" w:date="2025-03-11T15:44:00Z">
        <w:r w:rsidR="00E35BDF" w:rsidRPr="005432E3">
          <w:t>"AF</w:t>
        </w:r>
      </w:ins>
      <w:ins w:id="8" w:author="Guanglei" w:date="2025-03-11T15:46:00Z">
        <w:r w:rsidR="009E3F07">
          <w:t xml:space="preserve"> (P-CSCF)</w:t>
        </w:r>
      </w:ins>
      <w:ins w:id="9" w:author="Guanglei" w:date="2025-03-11T15:44:00Z">
        <w:r w:rsidR="00E35BDF" w:rsidRPr="005432E3">
          <w:t xml:space="preserve"> acknowledgment to be expected"</w:t>
        </w:r>
      </w:ins>
      <w:ins w:id="10" w:author="Guanglei" w:date="2025-03-11T16:25:00Z">
        <w:r w:rsidR="00C152D2">
          <w:t xml:space="preserve"> for the early notification</w:t>
        </w:r>
      </w:ins>
      <w:r>
        <w:t>.</w:t>
      </w:r>
    </w:p>
    <w:p w14:paraId="6C693A9F" w14:textId="77777777" w:rsidR="008A23A8" w:rsidRPr="004123B0" w:rsidRDefault="008A23A8" w:rsidP="008A23A8">
      <w:pPr>
        <w:pStyle w:val="NO"/>
      </w:pPr>
      <w:r>
        <w:t>NOTE 5:</w:t>
      </w:r>
      <w:r>
        <w:tab/>
        <w:t>If Rx is used by P-CSCF, implicit subscription is assumed as part of PCC rules setting.</w:t>
      </w:r>
    </w:p>
    <w:p w14:paraId="1BFADCD3" w14:textId="77777777" w:rsidR="008A23A8" w:rsidRDefault="008A23A8" w:rsidP="008A23A8">
      <w:pPr>
        <w:pStyle w:val="B1"/>
      </w:pPr>
      <w:r>
        <w:t>11.</w:t>
      </w:r>
      <w: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01F65642" w14:textId="7ACF53BC" w:rsidR="008A23A8" w:rsidRDefault="008A23A8" w:rsidP="008A23A8">
      <w:pPr>
        <w:pStyle w:val="B1"/>
      </w:pPr>
      <w:r>
        <w:t>12.</w:t>
      </w:r>
      <w:r>
        <w:tab/>
        <w:t>Based on the identifier of the satellite serving UE B in step 11, P-CSCF A determines to perform UE-satellite-UE communication and select an IMS-AGW onboard the satellite.</w:t>
      </w:r>
    </w:p>
    <w:p w14:paraId="6257E004" w14:textId="24996E6F" w:rsidR="008A23A8" w:rsidRDefault="008A23A8" w:rsidP="008A23A8">
      <w:pPr>
        <w:pStyle w:val="B1"/>
      </w:pPr>
      <w:r>
        <w:t>12a-12c.</w:t>
      </w:r>
      <w:r>
        <w:tab/>
        <w:t>P-CSCF A interacts with IMS-AGW onboard the satellite to allocate transport resources for both IMS access and IMS Core network sides. P-CSCF A also releases the IMS-AGW on ground.</w:t>
      </w:r>
    </w:p>
    <w:p w14:paraId="6039E294" w14:textId="77777777" w:rsidR="008A23A8" w:rsidRDefault="008A23A8" w:rsidP="008A23A8">
      <w:pPr>
        <w:pStyle w:val="B1"/>
      </w:pPr>
      <w:r>
        <w:t>13.</w:t>
      </w:r>
      <w:r>
        <w:tab/>
        <w:t xml:space="preserve">P-CSCF A instructs the PCF to authorize the resources necessary to establish a QoS flow for media via </w:t>
      </w:r>
      <w:proofErr w:type="spellStart"/>
      <w:r>
        <w:t>Npcf_PolicyAuthorization_Update</w:t>
      </w:r>
      <w:proofErr w:type="spellEnd"/>
      <w:r>
        <w:t xml:space="preserve"> service operation. To indicate to the SMF to insert a UL CL/BP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13BDABC1" w14:textId="4A694928" w:rsidR="008A23A8" w:rsidRDefault="008A23A8" w:rsidP="008A23A8">
      <w:pPr>
        <w:pStyle w:val="B2"/>
      </w:pPr>
      <w:r>
        <w:t>-</w:t>
      </w:r>
      <w:r>
        <w:tab/>
        <w:t>A flow description information which contains the IP address of the IMS-AGW onboard satellite;</w:t>
      </w:r>
    </w:p>
    <w:p w14:paraId="6E72D9DC" w14:textId="44286A09" w:rsidR="008A23A8" w:rsidRDefault="008A23A8" w:rsidP="008A23A8">
      <w:pPr>
        <w:pStyle w:val="B2"/>
      </w:pPr>
      <w:r>
        <w:t>-</w:t>
      </w:r>
      <w:r>
        <w:tab/>
        <w:t>A DNAI associated with the IMS-AGW onboard satellite and optionally corresponding N6 traffic routing information.</w:t>
      </w:r>
    </w:p>
    <w:p w14:paraId="471CC974" w14:textId="77777777" w:rsidR="008A23A8" w:rsidRPr="004123B0" w:rsidRDefault="008A23A8" w:rsidP="008A23A8">
      <w:pPr>
        <w:pStyle w:val="NO"/>
      </w:pPr>
      <w:r>
        <w:t>NOTE 6:</w:t>
      </w:r>
      <w:r>
        <w:tab/>
        <w:t>DNAI value can be derived from the satellite identifier as per operator policy and implementation.</w:t>
      </w:r>
    </w:p>
    <w:p w14:paraId="36693CC9" w14:textId="77777777" w:rsidR="008A23A8" w:rsidRDefault="008A23A8" w:rsidP="008A23A8">
      <w:pPr>
        <w:pStyle w:val="B1"/>
      </w:pPr>
      <w:r>
        <w:t>13a.</w:t>
      </w:r>
      <w:r>
        <w:tab/>
        <w:t xml:space="preserve">To be notified of satellite change and perform IMS-AGW relocation at change of satellite as described in clause AE.5.2, P-CSCF A subscribes to notification of user plane management events (i.e. UP path change) via </w:t>
      </w:r>
      <w:proofErr w:type="spellStart"/>
      <w:r>
        <w:t>Npcf_PolicyAuthorization_Update</w:t>
      </w:r>
      <w:proofErr w:type="spellEnd"/>
      <w:r>
        <w:t xml:space="preserve"> service operation to the PCF, which in turn subscribes to the events from SMF via </w:t>
      </w:r>
      <w:proofErr w:type="spellStart"/>
      <w:r>
        <w:t>Npcf_SMPolicyControl_UpdateNotify</w:t>
      </w:r>
      <w:proofErr w:type="spellEnd"/>
      <w:r>
        <w:t xml:space="preserve"> service operation and receives the event notifications from the SMF via </w:t>
      </w:r>
      <w:proofErr w:type="spellStart"/>
      <w:r>
        <w:t>Nsmf_EventExposure_Notify</w:t>
      </w:r>
      <w:proofErr w:type="spellEnd"/>
      <w:r>
        <w:t xml:space="preserve"> service operation as specified in clause 4.3.6 of TS 23.502 [94]. The P-CSCF A inserts the following parameters in its subscription request (i.e. </w:t>
      </w:r>
      <w:proofErr w:type="spellStart"/>
      <w:r>
        <w:t>Npcf_PolicyAuthorization_Update</w:t>
      </w:r>
      <w:proofErr w:type="spellEnd"/>
      <w:r>
        <w:t xml:space="preserve"> service operation) as specified in clause 5.2.5.3.3 of TS 23.502 [94]:</w:t>
      </w:r>
    </w:p>
    <w:p w14:paraId="7E4DB618" w14:textId="0CFF5EE9" w:rsidR="008A23A8" w:rsidRDefault="008A23A8" w:rsidP="008A23A8">
      <w:pPr>
        <w:pStyle w:val="B2"/>
      </w:pPr>
      <w:r>
        <w:t>-</w:t>
      </w:r>
      <w:r>
        <w:tab/>
        <w:t>Early and late notifications about UP path management events</w:t>
      </w:r>
      <w:ins w:id="11" w:author="Guanglei" w:date="2025-03-11T15:47:00Z">
        <w:r w:rsidR="009E1551">
          <w:t xml:space="preserve"> and </w:t>
        </w:r>
        <w:r w:rsidR="0010055D">
          <w:t xml:space="preserve">an indication of </w:t>
        </w:r>
        <w:r w:rsidR="0010055D" w:rsidRPr="005432E3">
          <w:t>"AF</w:t>
        </w:r>
        <w:r w:rsidR="0010055D">
          <w:t xml:space="preserve"> (P-CSCF)</w:t>
        </w:r>
        <w:r w:rsidR="0010055D" w:rsidRPr="005432E3">
          <w:t xml:space="preserve"> acknowledgment to be expected"</w:t>
        </w:r>
      </w:ins>
      <w:ins w:id="12" w:author="Guanglei" w:date="2025-03-11T16:26:00Z">
        <w:r w:rsidR="00386BDE">
          <w:t xml:space="preserve"> for the early notification</w:t>
        </w:r>
      </w:ins>
      <w:r>
        <w:t>.</w:t>
      </w:r>
    </w:p>
    <w:p w14:paraId="064FB713" w14:textId="77777777" w:rsidR="008A23A8" w:rsidRDefault="008A23A8" w:rsidP="008A23A8">
      <w:pPr>
        <w:pStyle w:val="NO"/>
      </w:pPr>
      <w:r>
        <w:t>NOTE 7:</w:t>
      </w:r>
      <w:r>
        <w:tab/>
        <w:t>If Rx is used by P-CSCF, implicit subscription is assumed as part of PCC rules setting.</w:t>
      </w:r>
    </w:p>
    <w:p w14:paraId="3B2F0D39" w14:textId="77777777" w:rsidR="008A23A8" w:rsidRDefault="008A23A8" w:rsidP="008A23A8">
      <w:pPr>
        <w:pStyle w:val="B1"/>
      </w:pPr>
      <w:r>
        <w:t>14.</w:t>
      </w:r>
      <w:r>
        <w:tab/>
        <w:t>P-CSCF A updates the SDP answer in the 18X response with the IMS-AGW transport addresses allocated in step 12 and forwards the updated 18X response to UE A.</w:t>
      </w:r>
    </w:p>
    <w:p w14:paraId="171B1BD3" w14:textId="77777777" w:rsidR="008A23A8" w:rsidRDefault="008A23A8" w:rsidP="008A23A8">
      <w:pPr>
        <w:pStyle w:val="B1"/>
      </w:pPr>
      <w:r>
        <w:t>15.</w:t>
      </w:r>
      <w:r>
        <w:tab/>
        <w:t>UE A acknowledges the 18X Response and sends the Response Confirmation to P-CSCF A.</w:t>
      </w:r>
    </w:p>
    <w:p w14:paraId="06073882" w14:textId="77777777" w:rsidR="008A23A8" w:rsidRDefault="008A23A8" w:rsidP="008A23A8">
      <w:pPr>
        <w:pStyle w:val="B1"/>
      </w:pPr>
      <w:r>
        <w:t>16-17.</w:t>
      </w:r>
      <w: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14:paraId="5E0F984F" w14:textId="77777777" w:rsidR="008A23A8" w:rsidRDefault="008A23A8" w:rsidP="008A23A8">
      <w:pPr>
        <w:pStyle w:val="B1"/>
      </w:pPr>
      <w:r>
        <w:t>18.</w:t>
      </w:r>
      <w:r>
        <w:tab/>
        <w:t>P-CSCF B sends the Response Confirmation to UE B.</w:t>
      </w:r>
    </w:p>
    <w:p w14:paraId="1752FAAC" w14:textId="77777777" w:rsidR="008A23A8" w:rsidRDefault="008A23A8" w:rsidP="008A23A8">
      <w:pPr>
        <w:pStyle w:val="B1"/>
      </w:pPr>
      <w:r>
        <w:t>19.</w:t>
      </w:r>
      <w:r>
        <w:tab/>
        <w:t>Procedure continues to setup the call as defined in clauses 5.6 and 5.7.</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 w:name="_CRAE_5_2"/>
      <w:bookmarkEnd w:id="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4F34" w14:textId="77777777" w:rsidR="008A69DC" w:rsidRDefault="008A69DC">
      <w:r>
        <w:separator/>
      </w:r>
    </w:p>
  </w:endnote>
  <w:endnote w:type="continuationSeparator" w:id="0">
    <w:p w14:paraId="1FD18E8B" w14:textId="77777777" w:rsidR="008A69DC" w:rsidRDefault="008A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D3646" w14:textId="77777777" w:rsidR="008A69DC" w:rsidRDefault="008A69DC">
      <w:r>
        <w:separator/>
      </w:r>
    </w:p>
  </w:footnote>
  <w:footnote w:type="continuationSeparator" w:id="0">
    <w:p w14:paraId="10C09488" w14:textId="77777777" w:rsidR="008A69DC" w:rsidRDefault="008A6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F08"/>
    <w:rsid w:val="000039E5"/>
    <w:rsid w:val="00011AAF"/>
    <w:rsid w:val="00022E4A"/>
    <w:rsid w:val="000235C5"/>
    <w:rsid w:val="00026EBD"/>
    <w:rsid w:val="000318CF"/>
    <w:rsid w:val="00034810"/>
    <w:rsid w:val="00036136"/>
    <w:rsid w:val="00037C26"/>
    <w:rsid w:val="00070E09"/>
    <w:rsid w:val="00073570"/>
    <w:rsid w:val="000823B1"/>
    <w:rsid w:val="00083AA7"/>
    <w:rsid w:val="000950A1"/>
    <w:rsid w:val="000A6394"/>
    <w:rsid w:val="000A6737"/>
    <w:rsid w:val="000B1899"/>
    <w:rsid w:val="000B7FC2"/>
    <w:rsid w:val="000B7FED"/>
    <w:rsid w:val="000C038A"/>
    <w:rsid w:val="000C4A43"/>
    <w:rsid w:val="000C6598"/>
    <w:rsid w:val="000D0F4E"/>
    <w:rsid w:val="000D2999"/>
    <w:rsid w:val="000D44B3"/>
    <w:rsid w:val="000D7BDC"/>
    <w:rsid w:val="000E5E96"/>
    <w:rsid w:val="000F3CD4"/>
    <w:rsid w:val="0010055D"/>
    <w:rsid w:val="001009CE"/>
    <w:rsid w:val="00101EE0"/>
    <w:rsid w:val="00132A18"/>
    <w:rsid w:val="001355E6"/>
    <w:rsid w:val="00145D43"/>
    <w:rsid w:val="00164347"/>
    <w:rsid w:val="00171C6A"/>
    <w:rsid w:val="00182F2A"/>
    <w:rsid w:val="00192C46"/>
    <w:rsid w:val="001979AA"/>
    <w:rsid w:val="001A08B3"/>
    <w:rsid w:val="001A53C1"/>
    <w:rsid w:val="001A7B60"/>
    <w:rsid w:val="001B3079"/>
    <w:rsid w:val="001B52F0"/>
    <w:rsid w:val="001B6498"/>
    <w:rsid w:val="001B77B8"/>
    <w:rsid w:val="001B7A65"/>
    <w:rsid w:val="001D478E"/>
    <w:rsid w:val="001E41F3"/>
    <w:rsid w:val="001E76CB"/>
    <w:rsid w:val="002034EB"/>
    <w:rsid w:val="002157E4"/>
    <w:rsid w:val="002169D0"/>
    <w:rsid w:val="0022509B"/>
    <w:rsid w:val="00247E93"/>
    <w:rsid w:val="00257CDE"/>
    <w:rsid w:val="0026004D"/>
    <w:rsid w:val="00261B2E"/>
    <w:rsid w:val="00262674"/>
    <w:rsid w:val="002640DD"/>
    <w:rsid w:val="0027189C"/>
    <w:rsid w:val="00275D12"/>
    <w:rsid w:val="00284FEB"/>
    <w:rsid w:val="002860C4"/>
    <w:rsid w:val="00290E8A"/>
    <w:rsid w:val="002934DC"/>
    <w:rsid w:val="00297C28"/>
    <w:rsid w:val="002B03E3"/>
    <w:rsid w:val="002B2552"/>
    <w:rsid w:val="002B5741"/>
    <w:rsid w:val="002C2128"/>
    <w:rsid w:val="002C2157"/>
    <w:rsid w:val="002C5144"/>
    <w:rsid w:val="002D2F70"/>
    <w:rsid w:val="002E377B"/>
    <w:rsid w:val="002E472E"/>
    <w:rsid w:val="00301B5D"/>
    <w:rsid w:val="00305409"/>
    <w:rsid w:val="003223E3"/>
    <w:rsid w:val="00345F57"/>
    <w:rsid w:val="00357A44"/>
    <w:rsid w:val="003609EF"/>
    <w:rsid w:val="0036231A"/>
    <w:rsid w:val="00374DD4"/>
    <w:rsid w:val="0037611C"/>
    <w:rsid w:val="003853EF"/>
    <w:rsid w:val="00386BDE"/>
    <w:rsid w:val="003A463F"/>
    <w:rsid w:val="003B3F85"/>
    <w:rsid w:val="003B7D28"/>
    <w:rsid w:val="003C062F"/>
    <w:rsid w:val="003E1A36"/>
    <w:rsid w:val="003E6377"/>
    <w:rsid w:val="004006F2"/>
    <w:rsid w:val="00410371"/>
    <w:rsid w:val="004242F1"/>
    <w:rsid w:val="00436B37"/>
    <w:rsid w:val="00440EA1"/>
    <w:rsid w:val="00445151"/>
    <w:rsid w:val="00451F95"/>
    <w:rsid w:val="00465EFC"/>
    <w:rsid w:val="00471946"/>
    <w:rsid w:val="00472BA8"/>
    <w:rsid w:val="004839AF"/>
    <w:rsid w:val="004A09AE"/>
    <w:rsid w:val="004A3C51"/>
    <w:rsid w:val="004A50E2"/>
    <w:rsid w:val="004A6DAD"/>
    <w:rsid w:val="004B0D27"/>
    <w:rsid w:val="004B1623"/>
    <w:rsid w:val="004B75B7"/>
    <w:rsid w:val="004B7E3A"/>
    <w:rsid w:val="004C1B48"/>
    <w:rsid w:val="004C3ADE"/>
    <w:rsid w:val="004C7895"/>
    <w:rsid w:val="004D525E"/>
    <w:rsid w:val="004E3A71"/>
    <w:rsid w:val="004E5F6B"/>
    <w:rsid w:val="0050481D"/>
    <w:rsid w:val="005068DE"/>
    <w:rsid w:val="005141D9"/>
    <w:rsid w:val="0051580D"/>
    <w:rsid w:val="005279A1"/>
    <w:rsid w:val="005323E8"/>
    <w:rsid w:val="00532930"/>
    <w:rsid w:val="00541F4E"/>
    <w:rsid w:val="005432E3"/>
    <w:rsid w:val="00547111"/>
    <w:rsid w:val="0056321E"/>
    <w:rsid w:val="005702E3"/>
    <w:rsid w:val="0057322C"/>
    <w:rsid w:val="0059064B"/>
    <w:rsid w:val="00591EB7"/>
    <w:rsid w:val="00592D74"/>
    <w:rsid w:val="0059633E"/>
    <w:rsid w:val="005A4321"/>
    <w:rsid w:val="005A7DE2"/>
    <w:rsid w:val="005B3A7B"/>
    <w:rsid w:val="005C7AD7"/>
    <w:rsid w:val="005E0782"/>
    <w:rsid w:val="005E2C44"/>
    <w:rsid w:val="005F11AB"/>
    <w:rsid w:val="00616D10"/>
    <w:rsid w:val="00621188"/>
    <w:rsid w:val="006257ED"/>
    <w:rsid w:val="006425D8"/>
    <w:rsid w:val="00647C94"/>
    <w:rsid w:val="00650E99"/>
    <w:rsid w:val="00653DE4"/>
    <w:rsid w:val="006559C6"/>
    <w:rsid w:val="00657BEF"/>
    <w:rsid w:val="00665C47"/>
    <w:rsid w:val="00667214"/>
    <w:rsid w:val="00683EDE"/>
    <w:rsid w:val="00686AD1"/>
    <w:rsid w:val="006937C4"/>
    <w:rsid w:val="00694CD7"/>
    <w:rsid w:val="00695808"/>
    <w:rsid w:val="006A1D3C"/>
    <w:rsid w:val="006B2EFC"/>
    <w:rsid w:val="006B46FB"/>
    <w:rsid w:val="006C0757"/>
    <w:rsid w:val="006D2876"/>
    <w:rsid w:val="006E1045"/>
    <w:rsid w:val="006E21FB"/>
    <w:rsid w:val="00720625"/>
    <w:rsid w:val="00722986"/>
    <w:rsid w:val="00724089"/>
    <w:rsid w:val="00732CBA"/>
    <w:rsid w:val="00737EBA"/>
    <w:rsid w:val="00760122"/>
    <w:rsid w:val="00772143"/>
    <w:rsid w:val="00792342"/>
    <w:rsid w:val="00792994"/>
    <w:rsid w:val="007977A8"/>
    <w:rsid w:val="007A2309"/>
    <w:rsid w:val="007B282A"/>
    <w:rsid w:val="007B512A"/>
    <w:rsid w:val="007C2097"/>
    <w:rsid w:val="007D6A07"/>
    <w:rsid w:val="007E76F6"/>
    <w:rsid w:val="007F7259"/>
    <w:rsid w:val="008040A8"/>
    <w:rsid w:val="008066C4"/>
    <w:rsid w:val="00815BE6"/>
    <w:rsid w:val="008250EB"/>
    <w:rsid w:val="008279FA"/>
    <w:rsid w:val="00827F20"/>
    <w:rsid w:val="0085302C"/>
    <w:rsid w:val="00861A51"/>
    <w:rsid w:val="008626E7"/>
    <w:rsid w:val="00870EE7"/>
    <w:rsid w:val="00873D5A"/>
    <w:rsid w:val="00880080"/>
    <w:rsid w:val="008863B9"/>
    <w:rsid w:val="00886FE0"/>
    <w:rsid w:val="008A23A8"/>
    <w:rsid w:val="008A23BF"/>
    <w:rsid w:val="008A45A6"/>
    <w:rsid w:val="008A69DC"/>
    <w:rsid w:val="008A7EDC"/>
    <w:rsid w:val="008B19D0"/>
    <w:rsid w:val="008B4BA7"/>
    <w:rsid w:val="008C076D"/>
    <w:rsid w:val="008D3CCC"/>
    <w:rsid w:val="008D4F6E"/>
    <w:rsid w:val="008E6C40"/>
    <w:rsid w:val="008F3789"/>
    <w:rsid w:val="008F4E70"/>
    <w:rsid w:val="008F5669"/>
    <w:rsid w:val="008F686C"/>
    <w:rsid w:val="00905C9F"/>
    <w:rsid w:val="00905E3B"/>
    <w:rsid w:val="00907951"/>
    <w:rsid w:val="009118F6"/>
    <w:rsid w:val="009148DE"/>
    <w:rsid w:val="00927074"/>
    <w:rsid w:val="009319BB"/>
    <w:rsid w:val="00941E30"/>
    <w:rsid w:val="009531B0"/>
    <w:rsid w:val="00966363"/>
    <w:rsid w:val="009741B3"/>
    <w:rsid w:val="009770FB"/>
    <w:rsid w:val="009774C6"/>
    <w:rsid w:val="009777D9"/>
    <w:rsid w:val="00984AE9"/>
    <w:rsid w:val="00991AFE"/>
    <w:rsid w:val="00991B88"/>
    <w:rsid w:val="009A37AE"/>
    <w:rsid w:val="009A5753"/>
    <w:rsid w:val="009A579D"/>
    <w:rsid w:val="009B1E15"/>
    <w:rsid w:val="009D2790"/>
    <w:rsid w:val="009E1551"/>
    <w:rsid w:val="009E3297"/>
    <w:rsid w:val="009E3F07"/>
    <w:rsid w:val="009E4F8D"/>
    <w:rsid w:val="009F34E0"/>
    <w:rsid w:val="009F734F"/>
    <w:rsid w:val="00A030DD"/>
    <w:rsid w:val="00A131E2"/>
    <w:rsid w:val="00A246B6"/>
    <w:rsid w:val="00A31E4A"/>
    <w:rsid w:val="00A35C18"/>
    <w:rsid w:val="00A36F3F"/>
    <w:rsid w:val="00A4209F"/>
    <w:rsid w:val="00A446C3"/>
    <w:rsid w:val="00A47E70"/>
    <w:rsid w:val="00A50C37"/>
    <w:rsid w:val="00A50CF0"/>
    <w:rsid w:val="00A52A6A"/>
    <w:rsid w:val="00A5490A"/>
    <w:rsid w:val="00A7671C"/>
    <w:rsid w:val="00A8670B"/>
    <w:rsid w:val="00AA2CBC"/>
    <w:rsid w:val="00AA6231"/>
    <w:rsid w:val="00AB0911"/>
    <w:rsid w:val="00AB52D2"/>
    <w:rsid w:val="00AC076D"/>
    <w:rsid w:val="00AC0F5D"/>
    <w:rsid w:val="00AC39C2"/>
    <w:rsid w:val="00AC5820"/>
    <w:rsid w:val="00AC72AC"/>
    <w:rsid w:val="00AD1CD8"/>
    <w:rsid w:val="00B05777"/>
    <w:rsid w:val="00B172D4"/>
    <w:rsid w:val="00B227F8"/>
    <w:rsid w:val="00B258BB"/>
    <w:rsid w:val="00B30777"/>
    <w:rsid w:val="00B35201"/>
    <w:rsid w:val="00B47317"/>
    <w:rsid w:val="00B5179A"/>
    <w:rsid w:val="00B67B97"/>
    <w:rsid w:val="00B90EE6"/>
    <w:rsid w:val="00B968C8"/>
    <w:rsid w:val="00B9784D"/>
    <w:rsid w:val="00BA3EC5"/>
    <w:rsid w:val="00BA51D9"/>
    <w:rsid w:val="00BB3196"/>
    <w:rsid w:val="00BB59A2"/>
    <w:rsid w:val="00BB5DFC"/>
    <w:rsid w:val="00BD279D"/>
    <w:rsid w:val="00BD6BB8"/>
    <w:rsid w:val="00BD7CA2"/>
    <w:rsid w:val="00BE442C"/>
    <w:rsid w:val="00C065F2"/>
    <w:rsid w:val="00C13F8C"/>
    <w:rsid w:val="00C152D2"/>
    <w:rsid w:val="00C27739"/>
    <w:rsid w:val="00C37B6B"/>
    <w:rsid w:val="00C404E1"/>
    <w:rsid w:val="00C415A3"/>
    <w:rsid w:val="00C41D1B"/>
    <w:rsid w:val="00C5183E"/>
    <w:rsid w:val="00C66BA2"/>
    <w:rsid w:val="00C82267"/>
    <w:rsid w:val="00C8373D"/>
    <w:rsid w:val="00C863A7"/>
    <w:rsid w:val="00C86630"/>
    <w:rsid w:val="00C870F6"/>
    <w:rsid w:val="00C90A26"/>
    <w:rsid w:val="00C95985"/>
    <w:rsid w:val="00C96536"/>
    <w:rsid w:val="00CA2972"/>
    <w:rsid w:val="00CA6447"/>
    <w:rsid w:val="00CB53A3"/>
    <w:rsid w:val="00CC32B2"/>
    <w:rsid w:val="00CC5026"/>
    <w:rsid w:val="00CC68D0"/>
    <w:rsid w:val="00CD1AF5"/>
    <w:rsid w:val="00CD7EF7"/>
    <w:rsid w:val="00CE4596"/>
    <w:rsid w:val="00CF3E89"/>
    <w:rsid w:val="00D03F9A"/>
    <w:rsid w:val="00D061F8"/>
    <w:rsid w:val="00D06D51"/>
    <w:rsid w:val="00D157C4"/>
    <w:rsid w:val="00D170B6"/>
    <w:rsid w:val="00D24991"/>
    <w:rsid w:val="00D323C6"/>
    <w:rsid w:val="00D41D8A"/>
    <w:rsid w:val="00D43730"/>
    <w:rsid w:val="00D50255"/>
    <w:rsid w:val="00D61E10"/>
    <w:rsid w:val="00D644CE"/>
    <w:rsid w:val="00D66520"/>
    <w:rsid w:val="00D84AE9"/>
    <w:rsid w:val="00D9124E"/>
    <w:rsid w:val="00DB1983"/>
    <w:rsid w:val="00DB7243"/>
    <w:rsid w:val="00DC48B4"/>
    <w:rsid w:val="00DD68F5"/>
    <w:rsid w:val="00DE34CF"/>
    <w:rsid w:val="00E13421"/>
    <w:rsid w:val="00E13F3D"/>
    <w:rsid w:val="00E20941"/>
    <w:rsid w:val="00E321CF"/>
    <w:rsid w:val="00E34898"/>
    <w:rsid w:val="00E35BDF"/>
    <w:rsid w:val="00E52767"/>
    <w:rsid w:val="00E61CC0"/>
    <w:rsid w:val="00E70B10"/>
    <w:rsid w:val="00E71123"/>
    <w:rsid w:val="00E95FC0"/>
    <w:rsid w:val="00EA3600"/>
    <w:rsid w:val="00EB09B7"/>
    <w:rsid w:val="00EB2EC6"/>
    <w:rsid w:val="00EC2653"/>
    <w:rsid w:val="00EE780A"/>
    <w:rsid w:val="00EE7D7C"/>
    <w:rsid w:val="00EF2A13"/>
    <w:rsid w:val="00F068D1"/>
    <w:rsid w:val="00F12311"/>
    <w:rsid w:val="00F25D98"/>
    <w:rsid w:val="00F300FB"/>
    <w:rsid w:val="00F33C92"/>
    <w:rsid w:val="00F3789E"/>
    <w:rsid w:val="00F4767C"/>
    <w:rsid w:val="00F57282"/>
    <w:rsid w:val="00F57A12"/>
    <w:rsid w:val="00FA6302"/>
    <w:rsid w:val="00FA7A5F"/>
    <w:rsid w:val="00FB3631"/>
    <w:rsid w:val="00FB6386"/>
    <w:rsid w:val="00FB6E93"/>
    <w:rsid w:val="00FC2A54"/>
    <w:rsid w:val="00FD093F"/>
    <w:rsid w:val="00FD3BA3"/>
    <w:rsid w:val="00FF1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THChar">
    <w:name w:val="TH Char"/>
    <w:link w:val="TH"/>
    <w:qFormat/>
    <w:rsid w:val="008A23A8"/>
    <w:rPr>
      <w:rFonts w:ascii="Arial" w:hAnsi="Arial"/>
      <w:b/>
      <w:lang w:val="en-GB" w:eastAsia="en-US"/>
    </w:rPr>
  </w:style>
  <w:style w:type="character" w:customStyle="1" w:styleId="TFChar">
    <w:name w:val="TF Char"/>
    <w:link w:val="TF"/>
    <w:qFormat/>
    <w:rsid w:val="008A23A8"/>
    <w:rPr>
      <w:rFonts w:ascii="Arial" w:hAnsi="Arial"/>
      <w:b/>
      <w:lang w:val="en-GB" w:eastAsia="en-US"/>
    </w:rPr>
  </w:style>
  <w:style w:type="character" w:customStyle="1" w:styleId="NOZchn">
    <w:name w:val="NO Zchn"/>
    <w:qFormat/>
    <w:rsid w:val="008A23A8"/>
  </w:style>
  <w:style w:type="character" w:customStyle="1" w:styleId="B2Char">
    <w:name w:val="B2 Char"/>
    <w:link w:val="B2"/>
    <w:rsid w:val="00AB0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317328">
      <w:bodyDiv w:val="1"/>
      <w:marLeft w:val="0"/>
      <w:marRight w:val="0"/>
      <w:marTop w:val="0"/>
      <w:marBottom w:val="0"/>
      <w:divBdr>
        <w:top w:val="none" w:sz="0" w:space="0" w:color="auto"/>
        <w:left w:val="none" w:sz="0" w:space="0" w:color="auto"/>
        <w:bottom w:val="none" w:sz="0" w:space="0" w:color="auto"/>
        <w:right w:val="none" w:sz="0" w:space="0" w:color="auto"/>
      </w:divBdr>
      <w:divsChild>
        <w:div w:id="2010789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F6CC1-F7E7-4180-BEE9-376A0DBED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5</Pages>
  <Words>2010</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302</cp:revision>
  <cp:lastPrinted>1900-01-01T05:00:00Z</cp:lastPrinted>
  <dcterms:created xsi:type="dcterms:W3CDTF">2020-02-03T08:32:00Z</dcterms:created>
  <dcterms:modified xsi:type="dcterms:W3CDTF">2025-03-28T11:40:00Z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1743075823</vt:lpwstr>
  </property>
</Properties>
</file>